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753" w:rsidRPr="00A85F5B" w:rsidRDefault="00F20993" w:rsidP="00F20993">
      <w:pPr>
        <w:jc w:val="center"/>
        <w:rPr>
          <w:rFonts w:ascii="Arial" w:hAnsi="Arial" w:cs="Arial"/>
          <w:sz w:val="28"/>
          <w:szCs w:val="24"/>
          <w:u w:val="single"/>
        </w:rPr>
      </w:pPr>
      <w:r w:rsidRPr="00A85F5B">
        <w:rPr>
          <w:rFonts w:ascii="Arial" w:hAnsi="Arial" w:cs="Arial"/>
          <w:sz w:val="28"/>
          <w:szCs w:val="24"/>
          <w:u w:val="single"/>
        </w:rPr>
        <w:t>A</w:t>
      </w:r>
      <w:r w:rsidR="003B6753" w:rsidRPr="00A85F5B">
        <w:rPr>
          <w:rFonts w:ascii="Arial" w:hAnsi="Arial" w:cs="Arial"/>
          <w:sz w:val="28"/>
          <w:szCs w:val="24"/>
          <w:u w:val="single"/>
        </w:rPr>
        <w:t xml:space="preserve">ctivation Investments </w:t>
      </w:r>
      <w:r w:rsidR="006916C7" w:rsidRPr="00A85F5B">
        <w:rPr>
          <w:rFonts w:ascii="Arial" w:hAnsi="Arial" w:cs="Arial"/>
          <w:sz w:val="28"/>
          <w:szCs w:val="24"/>
          <w:u w:val="single"/>
        </w:rPr>
        <w:t xml:space="preserve">IDEAS </w:t>
      </w:r>
      <w:r w:rsidR="003B6753" w:rsidRPr="00A85F5B">
        <w:rPr>
          <w:rFonts w:ascii="Arial" w:hAnsi="Arial" w:cs="Arial"/>
          <w:sz w:val="28"/>
          <w:szCs w:val="24"/>
          <w:u w:val="single"/>
        </w:rPr>
        <w:t>Application</w:t>
      </w:r>
      <w:r w:rsidRPr="00A85F5B">
        <w:rPr>
          <w:rFonts w:ascii="Arial" w:hAnsi="Arial" w:cs="Arial"/>
          <w:sz w:val="28"/>
          <w:szCs w:val="24"/>
          <w:u w:val="single"/>
        </w:rPr>
        <w:t xml:space="preserve"> </w:t>
      </w:r>
      <w:r w:rsidR="006916C7" w:rsidRPr="00A85F5B">
        <w:rPr>
          <w:rFonts w:ascii="Arial" w:hAnsi="Arial" w:cs="Arial"/>
          <w:sz w:val="28"/>
          <w:szCs w:val="24"/>
          <w:u w:val="single"/>
        </w:rPr>
        <w:t xml:space="preserve">Form </w:t>
      </w:r>
      <w:r w:rsidRPr="00A85F5B">
        <w:rPr>
          <w:rFonts w:ascii="Arial" w:hAnsi="Arial" w:cs="Arial"/>
          <w:sz w:val="28"/>
          <w:szCs w:val="24"/>
          <w:u w:val="single"/>
        </w:rPr>
        <w:t>- GM ACTIVE AGEING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7F44" w:rsidRPr="00A85F5B" w:rsidTr="008F7F44">
        <w:tc>
          <w:tcPr>
            <w:tcW w:w="9016" w:type="dxa"/>
          </w:tcPr>
          <w:p w:rsidR="00236D36" w:rsidRPr="00A85F5B" w:rsidRDefault="003B6753" w:rsidP="00D0667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Your Contact Information </w:t>
            </w:r>
          </w:p>
          <w:p w:rsidR="00236D36" w:rsidRPr="00A85F5B" w:rsidRDefault="00236D36" w:rsidP="00D0667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F7F44" w:rsidRPr="00A85F5B" w:rsidRDefault="00236D36" w:rsidP="00D06678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Nam</w:t>
            </w:r>
            <w:r w:rsidR="008F7F44" w:rsidRPr="00A85F5B">
              <w:rPr>
                <w:rFonts w:ascii="Arial" w:hAnsi="Arial" w:cs="Arial"/>
                <w:sz w:val="24"/>
                <w:szCs w:val="24"/>
              </w:rPr>
              <w:t>e/s:</w:t>
            </w:r>
            <w:r w:rsidR="00D06678" w:rsidRPr="00A85F5B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Tel. No </w:t>
            </w:r>
          </w:p>
          <w:p w:rsidR="00236D36" w:rsidRPr="00A85F5B" w:rsidRDefault="00236D36" w:rsidP="00D0667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F44" w:rsidRPr="00A85F5B" w:rsidTr="008F7F44">
        <w:tc>
          <w:tcPr>
            <w:tcW w:w="9016" w:type="dxa"/>
          </w:tcPr>
          <w:p w:rsidR="004D7610" w:rsidRPr="00A85F5B" w:rsidRDefault="00D06678" w:rsidP="00D06678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E-mail:</w:t>
            </w:r>
          </w:p>
          <w:p w:rsidR="00D06678" w:rsidRPr="00A85F5B" w:rsidRDefault="00D06678" w:rsidP="00D0667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F44" w:rsidRPr="00A85F5B" w:rsidTr="008F7F44">
        <w:tc>
          <w:tcPr>
            <w:tcW w:w="9016" w:type="dxa"/>
          </w:tcPr>
          <w:p w:rsidR="008F7F44" w:rsidRPr="00A85F5B" w:rsidRDefault="008F7F44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Address:</w:t>
            </w:r>
          </w:p>
          <w:p w:rsidR="008F7F44" w:rsidRPr="00A85F5B" w:rsidRDefault="008F7F44">
            <w:pPr>
              <w:rPr>
                <w:rFonts w:ascii="Arial" w:hAnsi="Arial" w:cs="Arial"/>
                <w:sz w:val="24"/>
                <w:szCs w:val="24"/>
              </w:rPr>
            </w:pPr>
          </w:p>
          <w:p w:rsidR="00236D36" w:rsidRPr="00A85F5B" w:rsidRDefault="00236D36">
            <w:pPr>
              <w:rPr>
                <w:rFonts w:ascii="Arial" w:hAnsi="Arial" w:cs="Arial"/>
                <w:sz w:val="24"/>
                <w:szCs w:val="24"/>
              </w:rPr>
            </w:pPr>
          </w:p>
          <w:p w:rsidR="00D06678" w:rsidRPr="00A85F5B" w:rsidRDefault="00D06678">
            <w:pPr>
              <w:rPr>
                <w:rFonts w:ascii="Arial" w:hAnsi="Arial" w:cs="Arial"/>
                <w:sz w:val="24"/>
                <w:szCs w:val="24"/>
              </w:rPr>
            </w:pPr>
          </w:p>
          <w:p w:rsidR="008F7F44" w:rsidRPr="00A85F5B" w:rsidRDefault="008F7F4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F44" w:rsidRPr="00A85F5B" w:rsidTr="008F7F44">
        <w:tc>
          <w:tcPr>
            <w:tcW w:w="9016" w:type="dxa"/>
          </w:tcPr>
          <w:p w:rsidR="000B58A1" w:rsidRPr="00A85F5B" w:rsidRDefault="008F7F44" w:rsidP="004D7610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Tell Us About Your </w:t>
            </w:r>
            <w:r w:rsidR="006916C7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Idea/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Project</w:t>
            </w:r>
          </w:p>
          <w:p w:rsidR="000B58A1" w:rsidRPr="00A85F5B" w:rsidRDefault="000B58A1" w:rsidP="004D7610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B21D25" w:rsidRPr="00A85F5B" w:rsidRDefault="004D7610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Wh</w:t>
            </w:r>
            <w:r w:rsidR="00B21D25" w:rsidRPr="00A85F5B">
              <w:rPr>
                <w:rFonts w:ascii="Arial" w:hAnsi="Arial" w:cs="Arial"/>
                <w:sz w:val="24"/>
                <w:szCs w:val="24"/>
              </w:rPr>
              <w:t xml:space="preserve">ich of the 4 Project Briefs does your project respond to? </w:t>
            </w:r>
          </w:p>
          <w:p w:rsidR="00B21D25" w:rsidRPr="00A85F5B" w:rsidRDefault="00B21D25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(</w:t>
            </w:r>
            <w:r w:rsidR="000B58A1" w:rsidRPr="00A85F5B">
              <w:rPr>
                <w:rFonts w:ascii="Arial" w:hAnsi="Arial" w:cs="Arial"/>
                <w:sz w:val="24"/>
                <w:szCs w:val="24"/>
              </w:rPr>
              <w:t>Please t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ick all that apply) </w:t>
            </w:r>
          </w:p>
          <w:p w:rsidR="00B21D25" w:rsidRPr="00A85F5B" w:rsidRDefault="00B21D25" w:rsidP="004D761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6678" w:rsidRPr="00A85F5B" w:rsidRDefault="00B21D25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Pr="00A85F5B">
              <w:rPr>
                <w:rFonts w:ascii="Arial" w:hAnsi="Arial" w:cs="Arial"/>
                <w:sz w:val="24"/>
                <w:szCs w:val="24"/>
              </w:rPr>
              <w:t>First Steps to an Active Future” – breaking down barriers and motivating older people to take the first steps towards an active life</w:t>
            </w:r>
            <w:r w:rsidR="00D06678" w:rsidRPr="00A85F5B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</w:p>
          <w:tbl>
            <w:tblPr>
              <w:tblStyle w:val="TableGrid"/>
              <w:tblW w:w="0" w:type="auto"/>
              <w:tblInd w:w="7112" w:type="dxa"/>
              <w:tblLook w:val="04A0" w:firstRow="1" w:lastRow="0" w:firstColumn="1" w:lastColumn="0" w:noHBand="0" w:noVBand="1"/>
            </w:tblPr>
            <w:tblGrid>
              <w:gridCol w:w="425"/>
            </w:tblGrid>
            <w:tr w:rsidR="00D06678" w:rsidRPr="00A85F5B" w:rsidTr="00D06678">
              <w:tc>
                <w:tcPr>
                  <w:tcW w:w="425" w:type="dxa"/>
                </w:tcPr>
                <w:p w:rsidR="00D06678" w:rsidRPr="00A85F5B" w:rsidRDefault="00D06678" w:rsidP="00D0667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06678" w:rsidRPr="00A85F5B" w:rsidRDefault="00D06678" w:rsidP="004D7610">
            <w:pPr>
              <w:rPr>
                <w:rFonts w:ascii="Arial" w:hAnsi="Arial" w:cs="Arial"/>
                <w:sz w:val="24"/>
                <w:szCs w:val="24"/>
              </w:rPr>
            </w:pPr>
          </w:p>
          <w:p w:rsidR="00B21D25" w:rsidRPr="00A85F5B" w:rsidRDefault="00B21D25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“Life Trigger and Transitions</w:t>
            </w:r>
            <w:r w:rsidR="004D1632" w:rsidRPr="00A85F5B">
              <w:rPr>
                <w:rFonts w:ascii="Arial" w:hAnsi="Arial" w:cs="Arial"/>
                <w:sz w:val="24"/>
                <w:szCs w:val="24"/>
              </w:rPr>
              <w:t>”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 – recognising that significant life events can be an opportunity to encourage and promote physical activity </w:t>
            </w:r>
          </w:p>
          <w:p w:rsidR="00D06678" w:rsidRPr="00A85F5B" w:rsidRDefault="00D06678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  <w:tbl>
            <w:tblPr>
              <w:tblStyle w:val="TableGrid"/>
              <w:tblW w:w="0" w:type="auto"/>
              <w:tblInd w:w="7112" w:type="dxa"/>
              <w:tblLook w:val="04A0" w:firstRow="1" w:lastRow="0" w:firstColumn="1" w:lastColumn="0" w:noHBand="0" w:noVBand="1"/>
            </w:tblPr>
            <w:tblGrid>
              <w:gridCol w:w="425"/>
            </w:tblGrid>
            <w:tr w:rsidR="00D06678" w:rsidRPr="00A85F5B" w:rsidTr="00D06678">
              <w:tc>
                <w:tcPr>
                  <w:tcW w:w="425" w:type="dxa"/>
                </w:tcPr>
                <w:p w:rsidR="00D06678" w:rsidRPr="00A85F5B" w:rsidRDefault="00D06678" w:rsidP="004D76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06678" w:rsidRPr="00A85F5B" w:rsidRDefault="00D06678" w:rsidP="004D7610">
            <w:pPr>
              <w:rPr>
                <w:rFonts w:ascii="Arial" w:hAnsi="Arial" w:cs="Arial"/>
                <w:sz w:val="24"/>
                <w:szCs w:val="24"/>
              </w:rPr>
            </w:pPr>
          </w:p>
          <w:p w:rsidR="00B21D25" w:rsidRPr="00A85F5B" w:rsidRDefault="00B21D25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“Making Sessions Active” – transforming inactive settings and groups into places where physical activity happens</w:t>
            </w:r>
          </w:p>
          <w:p w:rsidR="00D06678" w:rsidRPr="00A85F5B" w:rsidRDefault="00D06678" w:rsidP="004D7610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7112" w:type="dxa"/>
              <w:tblLook w:val="04A0" w:firstRow="1" w:lastRow="0" w:firstColumn="1" w:lastColumn="0" w:noHBand="0" w:noVBand="1"/>
            </w:tblPr>
            <w:tblGrid>
              <w:gridCol w:w="425"/>
            </w:tblGrid>
            <w:tr w:rsidR="00D06678" w:rsidRPr="00A85F5B" w:rsidTr="00D06678">
              <w:tc>
                <w:tcPr>
                  <w:tcW w:w="425" w:type="dxa"/>
                </w:tcPr>
                <w:p w:rsidR="00D06678" w:rsidRPr="00A85F5B" w:rsidRDefault="00D06678" w:rsidP="004D76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06678" w:rsidRPr="00A85F5B" w:rsidRDefault="00D06678" w:rsidP="004D7610">
            <w:pPr>
              <w:rPr>
                <w:rFonts w:ascii="Arial" w:hAnsi="Arial" w:cs="Arial"/>
                <w:sz w:val="24"/>
                <w:szCs w:val="24"/>
              </w:rPr>
            </w:pPr>
          </w:p>
          <w:p w:rsidR="00B21D25" w:rsidRPr="00A85F5B" w:rsidRDefault="00B21D25" w:rsidP="004D7610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“Making Active Achievements</w:t>
            </w:r>
            <w:r w:rsidR="005E7305" w:rsidRPr="00A85F5B">
              <w:rPr>
                <w:rFonts w:ascii="Arial" w:hAnsi="Arial" w:cs="Arial"/>
                <w:sz w:val="24"/>
                <w:szCs w:val="24"/>
              </w:rPr>
              <w:t>”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 – using the desire to be competitive and achieve, to promote physical activities </w:t>
            </w:r>
          </w:p>
          <w:tbl>
            <w:tblPr>
              <w:tblStyle w:val="TableGrid"/>
              <w:tblW w:w="0" w:type="auto"/>
              <w:tblInd w:w="7112" w:type="dxa"/>
              <w:tblLook w:val="04A0" w:firstRow="1" w:lastRow="0" w:firstColumn="1" w:lastColumn="0" w:noHBand="0" w:noVBand="1"/>
            </w:tblPr>
            <w:tblGrid>
              <w:gridCol w:w="425"/>
            </w:tblGrid>
            <w:tr w:rsidR="00D06678" w:rsidRPr="00A85F5B" w:rsidTr="00D06678">
              <w:tc>
                <w:tcPr>
                  <w:tcW w:w="425" w:type="dxa"/>
                </w:tcPr>
                <w:p w:rsidR="00D06678" w:rsidRPr="00A85F5B" w:rsidRDefault="00D06678" w:rsidP="004D7610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06678" w:rsidRPr="00A85F5B" w:rsidRDefault="00D06678" w:rsidP="004D761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D7610" w:rsidRPr="00A85F5B" w:rsidRDefault="004D7610" w:rsidP="004D761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5A37" w:rsidRPr="00A85F5B" w:rsidTr="006B5A37">
        <w:tc>
          <w:tcPr>
            <w:tcW w:w="9016" w:type="dxa"/>
          </w:tcPr>
          <w:p w:rsidR="006B5A37" w:rsidRPr="00A85F5B" w:rsidRDefault="00236D36" w:rsidP="00750E81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W</w:t>
            </w:r>
            <w:r w:rsidR="006B5A37"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hat is your </w:t>
            </w:r>
            <w:r w:rsidR="006916C7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</w:t>
            </w:r>
            <w:r w:rsidR="00F16492" w:rsidRPr="00A85F5B">
              <w:rPr>
                <w:rFonts w:ascii="Arial" w:hAnsi="Arial" w:cs="Arial"/>
                <w:b/>
                <w:i/>
                <w:sz w:val="24"/>
                <w:szCs w:val="24"/>
              </w:rPr>
              <w:t>dea/</w:t>
            </w:r>
            <w:r w:rsidR="006916C7" w:rsidRPr="00A85F5B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="006B5A37" w:rsidRPr="00A85F5B">
              <w:rPr>
                <w:rFonts w:ascii="Arial" w:hAnsi="Arial" w:cs="Arial"/>
                <w:b/>
                <w:i/>
                <w:sz w:val="24"/>
                <w:szCs w:val="24"/>
              </w:rPr>
              <w:t>roject called?</w:t>
            </w:r>
          </w:p>
          <w:p w:rsidR="00750E81" w:rsidRPr="00A85F5B" w:rsidRDefault="00750E81" w:rsidP="00750E81">
            <w:pPr>
              <w:rPr>
                <w:rFonts w:ascii="Arial" w:hAnsi="Arial" w:cs="Arial"/>
                <w:sz w:val="24"/>
                <w:szCs w:val="24"/>
              </w:rPr>
            </w:pPr>
          </w:p>
          <w:p w:rsidR="00750E81" w:rsidRPr="00A85F5B" w:rsidRDefault="00750E81" w:rsidP="00750E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492" w:rsidRPr="00A85F5B" w:rsidTr="00F16492">
        <w:tc>
          <w:tcPr>
            <w:tcW w:w="9016" w:type="dxa"/>
          </w:tcPr>
          <w:p w:rsidR="00236D36" w:rsidRPr="00A85F5B" w:rsidRDefault="00236D36" w:rsidP="00236D36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Please give us an overview of your 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Idea/Project 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– please include who your target audience is </w:t>
            </w:r>
          </w:p>
          <w:p w:rsidR="00236D36" w:rsidRPr="00A85F5B" w:rsidRDefault="00236D3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236D36" w:rsidRPr="00A85F5B" w:rsidRDefault="00236D3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236D36" w:rsidRPr="00A85F5B" w:rsidRDefault="00236D3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F16492" w:rsidRPr="00A85F5B" w:rsidRDefault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F16492" w:rsidRPr="00A85F5B" w:rsidRDefault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36D36" w:rsidRPr="00A85F5B" w:rsidRDefault="00236D3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351C2" w:rsidRPr="00A85F5B" w:rsidTr="007351C2">
        <w:tc>
          <w:tcPr>
            <w:tcW w:w="9016" w:type="dxa"/>
          </w:tcPr>
          <w:p w:rsidR="00236D36" w:rsidRPr="00A85F5B" w:rsidRDefault="00236D36" w:rsidP="00236D3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Who will be involved in delivering your Idea/Project? 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Please tell us about any project partners and if you will be using any skilled external delivery i.e. dance teacher  </w:t>
            </w:r>
          </w:p>
          <w:p w:rsidR="00236D36" w:rsidRPr="00A85F5B" w:rsidRDefault="00236D36" w:rsidP="00236D3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14BF6" w:rsidRPr="00A85F5B" w:rsidRDefault="00214BF6" w:rsidP="00F16492">
            <w:pPr>
              <w:rPr>
                <w:rFonts w:ascii="Arial" w:hAnsi="Arial" w:cs="Arial"/>
                <w:sz w:val="24"/>
                <w:szCs w:val="24"/>
              </w:rPr>
            </w:pPr>
          </w:p>
          <w:p w:rsidR="00214BF6" w:rsidRPr="00A85F5B" w:rsidRDefault="00214BF6" w:rsidP="00F16492">
            <w:pPr>
              <w:rPr>
                <w:rFonts w:ascii="Arial" w:hAnsi="Arial" w:cs="Arial"/>
                <w:sz w:val="24"/>
                <w:szCs w:val="24"/>
              </w:rPr>
            </w:pPr>
          </w:p>
          <w:p w:rsidR="00214BF6" w:rsidRPr="00A85F5B" w:rsidRDefault="00214BF6" w:rsidP="00F16492">
            <w:pPr>
              <w:rPr>
                <w:rFonts w:ascii="Arial" w:hAnsi="Arial" w:cs="Arial"/>
                <w:sz w:val="24"/>
                <w:szCs w:val="24"/>
              </w:rPr>
            </w:pPr>
          </w:p>
          <w:p w:rsidR="007351C2" w:rsidRPr="00A85F5B" w:rsidRDefault="007351C2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351C2" w:rsidRPr="00A85F5B" w:rsidRDefault="007351C2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F2050" w:rsidRPr="00A85F5B" w:rsidRDefault="000F2050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36D36" w:rsidRPr="00A85F5B" w:rsidRDefault="00236D36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361FC" w:rsidRPr="00A85F5B" w:rsidTr="001361FC">
        <w:tc>
          <w:tcPr>
            <w:tcW w:w="9016" w:type="dxa"/>
          </w:tcPr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Please tell us how you plan to engage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with your target audience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 – please include ALL the methods you would plan to use </w:t>
            </w:r>
          </w:p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0F2050" w:rsidRPr="00A85F5B" w:rsidRDefault="000F2050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236D36" w:rsidRPr="00A85F5B" w:rsidRDefault="00236D36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361FC" w:rsidRPr="00A85F5B" w:rsidTr="001361FC">
        <w:tc>
          <w:tcPr>
            <w:tcW w:w="9016" w:type="dxa"/>
          </w:tcPr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 xml:space="preserve">How will your 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dea/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roject help people over 55 to get active? – 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please list all the physical </w:t>
            </w:r>
            <w:r w:rsidR="002D49B6" w:rsidRPr="00A85F5B">
              <w:rPr>
                <w:rFonts w:ascii="Arial" w:hAnsi="Arial" w:cs="Arial"/>
                <w:i/>
                <w:sz w:val="24"/>
                <w:szCs w:val="24"/>
              </w:rPr>
              <w:t>elements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 involved</w:t>
            </w:r>
            <w:r w:rsidR="00CE09E9" w:rsidRPr="00A85F5B">
              <w:rPr>
                <w:rFonts w:ascii="Arial" w:hAnsi="Arial" w:cs="Arial"/>
                <w:i/>
                <w:sz w:val="24"/>
                <w:szCs w:val="24"/>
              </w:rPr>
              <w:t>, for example walking, dancing,</w:t>
            </w:r>
            <w:r w:rsidR="002D49B6" w:rsidRPr="00A85F5B">
              <w:rPr>
                <w:rFonts w:ascii="Arial" w:hAnsi="Arial" w:cs="Arial"/>
                <w:i/>
                <w:sz w:val="24"/>
                <w:szCs w:val="24"/>
              </w:rPr>
              <w:t xml:space="preserve"> chair based movement </w:t>
            </w:r>
            <w:proofErr w:type="spellStart"/>
            <w:r w:rsidR="002D49B6" w:rsidRPr="00A85F5B">
              <w:rPr>
                <w:rFonts w:ascii="Arial" w:hAnsi="Arial" w:cs="Arial"/>
                <w:i/>
                <w:sz w:val="24"/>
                <w:szCs w:val="24"/>
              </w:rPr>
              <w:t>etc</w:t>
            </w:r>
            <w:proofErr w:type="spellEnd"/>
            <w:r w:rsidR="002D49B6" w:rsidRPr="00A85F5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CE09E9" w:rsidRPr="00A85F5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361FC" w:rsidRPr="00A85F5B" w:rsidRDefault="001361FC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0F2050" w:rsidRPr="00A85F5B" w:rsidRDefault="000F2050" w:rsidP="00F1649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361FC" w:rsidRPr="00A85F5B" w:rsidTr="001361FC">
        <w:tc>
          <w:tcPr>
            <w:tcW w:w="9016" w:type="dxa"/>
          </w:tcPr>
          <w:p w:rsidR="001361FC" w:rsidRPr="00A85F5B" w:rsidRDefault="001361FC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How </w:t>
            </w:r>
            <w:r w:rsidR="00CE09E9"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does 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your 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dea/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>roject keep people interested</w:t>
            </w:r>
            <w:r w:rsidR="00CE09E9"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in being active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? – </w:t>
            </w:r>
            <w:r w:rsidR="009E2095" w:rsidRPr="00A85F5B">
              <w:rPr>
                <w:rFonts w:ascii="Arial" w:hAnsi="Arial" w:cs="Arial"/>
                <w:i/>
                <w:sz w:val="24"/>
                <w:szCs w:val="24"/>
              </w:rPr>
              <w:t>How</w:t>
            </w: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 will you encourage people to keep coming back?</w:t>
            </w:r>
          </w:p>
          <w:p w:rsidR="001361FC" w:rsidRPr="00A85F5B" w:rsidRDefault="001361FC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361FC" w:rsidRPr="00A85F5B" w:rsidRDefault="001361FC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1361FC" w:rsidRPr="00A85F5B" w:rsidRDefault="001361FC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F2050" w:rsidRPr="00A85F5B" w:rsidRDefault="000F2050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F2050" w:rsidRPr="00A85F5B" w:rsidRDefault="000F2050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36D36" w:rsidRPr="00A85F5B" w:rsidRDefault="00236D36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36D36" w:rsidRPr="00A85F5B" w:rsidRDefault="00236D36" w:rsidP="00F1649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069AD" w:rsidRPr="00A85F5B" w:rsidTr="002069AD">
        <w:tc>
          <w:tcPr>
            <w:tcW w:w="9016" w:type="dxa"/>
          </w:tcPr>
          <w:p w:rsidR="002069AD" w:rsidRPr="00A85F5B" w:rsidRDefault="00F16492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2069AD"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How would you plan to continue the project after the investment has finished? </w:t>
            </w:r>
          </w:p>
          <w:p w:rsidR="002069AD" w:rsidRPr="00A85F5B" w:rsidRDefault="002069AD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069AD" w:rsidRPr="00A85F5B" w:rsidRDefault="002069AD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069AD" w:rsidRPr="00A85F5B" w:rsidRDefault="002069AD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069AD" w:rsidRPr="00A85F5B" w:rsidRDefault="002069AD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F2050" w:rsidRPr="00A85F5B" w:rsidRDefault="000F2050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50E81" w:rsidRPr="00A85F5B" w:rsidRDefault="00750E81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36D36" w:rsidRPr="00A85F5B" w:rsidRDefault="00236D36" w:rsidP="003B6753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E09E9" w:rsidRPr="00A85F5B" w:rsidTr="00CE09E9">
        <w:tc>
          <w:tcPr>
            <w:tcW w:w="9016" w:type="dxa"/>
          </w:tcPr>
          <w:p w:rsidR="00CE09E9" w:rsidRPr="00A85F5B" w:rsidRDefault="00CE09E9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 xml:space="preserve">When would you plan to start your 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Idea/</w:t>
            </w:r>
            <w:r w:rsidR="00064157" w:rsidRPr="00A85F5B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roject? </w:t>
            </w:r>
          </w:p>
          <w:p w:rsidR="00CE09E9" w:rsidRPr="00A85F5B" w:rsidRDefault="00CE09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050" w:rsidRPr="00A85F5B" w:rsidTr="000F2050">
        <w:tc>
          <w:tcPr>
            <w:tcW w:w="9016" w:type="dxa"/>
          </w:tcPr>
          <w:p w:rsidR="000F2050" w:rsidRPr="00A85F5B" w:rsidRDefault="0023666A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Where did you hear about this </w:t>
            </w:r>
            <w:r w:rsidR="00EE143E" w:rsidRPr="00A85F5B">
              <w:rPr>
                <w:rFonts w:ascii="Arial" w:hAnsi="Arial" w:cs="Arial"/>
                <w:b/>
                <w:i/>
                <w:sz w:val="24"/>
                <w:szCs w:val="24"/>
              </w:rPr>
              <w:t>investment programme? (Active Ageing)</w:t>
            </w:r>
          </w:p>
          <w:p w:rsidR="000F2050" w:rsidRPr="00A85F5B" w:rsidRDefault="000F205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1F344C" w:rsidRPr="00A85F5B" w:rsidRDefault="001F344C">
      <w:pPr>
        <w:rPr>
          <w:rFonts w:ascii="Arial" w:hAnsi="Arial" w:cs="Arial"/>
          <w:sz w:val="24"/>
          <w:szCs w:val="24"/>
        </w:rPr>
      </w:pPr>
    </w:p>
    <w:p w:rsidR="003B6753" w:rsidRPr="00A85F5B" w:rsidRDefault="003B6753">
      <w:pPr>
        <w:rPr>
          <w:rFonts w:ascii="Arial" w:hAnsi="Arial" w:cs="Arial"/>
          <w:sz w:val="24"/>
          <w:szCs w:val="24"/>
        </w:rPr>
      </w:pPr>
      <w:r w:rsidRPr="00A85F5B">
        <w:rPr>
          <w:rFonts w:ascii="Arial" w:hAnsi="Arial" w:cs="Arial"/>
          <w:sz w:val="24"/>
          <w:szCs w:val="24"/>
        </w:rPr>
        <w:t xml:space="preserve">Budget Breakdown </w:t>
      </w:r>
    </w:p>
    <w:p w:rsidR="00705F47" w:rsidRPr="00A85F5B" w:rsidRDefault="003B6753" w:rsidP="001F344C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 w:rsidRPr="00A85F5B">
        <w:rPr>
          <w:rFonts w:ascii="Arial" w:hAnsi="Arial" w:cs="Arial"/>
          <w:i/>
          <w:sz w:val="24"/>
          <w:szCs w:val="24"/>
        </w:rPr>
        <w:t xml:space="preserve">Please </w:t>
      </w:r>
      <w:r w:rsidR="00EE143E" w:rsidRPr="00A85F5B">
        <w:rPr>
          <w:rFonts w:ascii="Arial" w:hAnsi="Arial" w:cs="Arial"/>
          <w:i/>
          <w:sz w:val="24"/>
          <w:szCs w:val="24"/>
        </w:rPr>
        <w:t xml:space="preserve">use the grid below to itemise </w:t>
      </w:r>
      <w:r w:rsidR="00705F47" w:rsidRPr="00A85F5B">
        <w:rPr>
          <w:rFonts w:ascii="Arial" w:hAnsi="Arial" w:cs="Arial"/>
          <w:i/>
          <w:sz w:val="24"/>
          <w:szCs w:val="24"/>
        </w:rPr>
        <w:t>the costs involved with your idea</w:t>
      </w:r>
      <w:r w:rsidR="00EE143E" w:rsidRPr="00A85F5B">
        <w:rPr>
          <w:rFonts w:ascii="Arial" w:hAnsi="Arial" w:cs="Arial"/>
          <w:i/>
          <w:sz w:val="24"/>
          <w:szCs w:val="24"/>
        </w:rPr>
        <w:t xml:space="preserve">. </w:t>
      </w:r>
      <w:r w:rsidR="00705F47" w:rsidRPr="00A85F5B">
        <w:rPr>
          <w:rFonts w:ascii="Arial" w:hAnsi="Arial" w:cs="Arial"/>
          <w:i/>
          <w:sz w:val="24"/>
          <w:szCs w:val="24"/>
        </w:rPr>
        <w:t xml:space="preserve">You can apply for up £1000. </w:t>
      </w:r>
    </w:p>
    <w:p w:rsidR="003B6753" w:rsidRPr="00A85F5B" w:rsidRDefault="00705F47" w:rsidP="001F344C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 w:rsidRPr="00A85F5B">
        <w:rPr>
          <w:rFonts w:ascii="Arial" w:hAnsi="Arial" w:cs="Arial"/>
          <w:i/>
          <w:sz w:val="24"/>
          <w:szCs w:val="24"/>
        </w:rPr>
        <w:t xml:space="preserve">For example: 10 hours of staff time each month, for 6 months @ </w:t>
      </w:r>
      <w:r w:rsidR="003B6753" w:rsidRPr="00A85F5B">
        <w:rPr>
          <w:rFonts w:ascii="Arial" w:hAnsi="Arial" w:cs="Arial"/>
          <w:i/>
          <w:sz w:val="24"/>
          <w:szCs w:val="24"/>
        </w:rPr>
        <w:t xml:space="preserve">£7.90 </w:t>
      </w:r>
      <w:r w:rsidRPr="00A85F5B">
        <w:rPr>
          <w:rFonts w:ascii="Arial" w:hAnsi="Arial" w:cs="Arial"/>
          <w:i/>
          <w:sz w:val="24"/>
          <w:szCs w:val="24"/>
        </w:rPr>
        <w:t>per hour = £474</w:t>
      </w:r>
    </w:p>
    <w:p w:rsidR="00705F47" w:rsidRPr="00A85F5B" w:rsidRDefault="00705F47" w:rsidP="001F344C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 w:rsidRPr="00A85F5B">
        <w:rPr>
          <w:rFonts w:ascii="Arial" w:hAnsi="Arial" w:cs="Arial"/>
          <w:i/>
          <w:sz w:val="24"/>
          <w:szCs w:val="24"/>
        </w:rPr>
        <w:t xml:space="preserve">Please include </w:t>
      </w:r>
      <w:r w:rsidR="00EE143E" w:rsidRPr="00A85F5B">
        <w:rPr>
          <w:rFonts w:ascii="Arial" w:hAnsi="Arial" w:cs="Arial"/>
          <w:i/>
          <w:sz w:val="24"/>
          <w:szCs w:val="24"/>
        </w:rPr>
        <w:t xml:space="preserve">costs for </w:t>
      </w:r>
      <w:r w:rsidRPr="00A85F5B">
        <w:rPr>
          <w:rFonts w:ascii="Arial" w:hAnsi="Arial" w:cs="Arial"/>
          <w:i/>
          <w:sz w:val="24"/>
          <w:szCs w:val="24"/>
        </w:rPr>
        <w:t xml:space="preserve">any resources and consumables that you would like to use the investment for, in connection with your </w:t>
      </w:r>
      <w:r w:rsidR="00EE143E" w:rsidRPr="00A85F5B">
        <w:rPr>
          <w:rFonts w:ascii="Arial" w:hAnsi="Arial" w:cs="Arial"/>
          <w:i/>
          <w:sz w:val="24"/>
          <w:szCs w:val="24"/>
        </w:rPr>
        <w:t>I</w:t>
      </w:r>
      <w:r w:rsidRPr="00A85F5B">
        <w:rPr>
          <w:rFonts w:ascii="Arial" w:hAnsi="Arial" w:cs="Arial"/>
          <w:i/>
          <w:sz w:val="24"/>
          <w:szCs w:val="24"/>
        </w:rPr>
        <w:t>dea</w:t>
      </w:r>
      <w:r w:rsidR="00EE143E" w:rsidRPr="00A85F5B">
        <w:rPr>
          <w:rFonts w:ascii="Arial" w:hAnsi="Arial" w:cs="Arial"/>
          <w:i/>
          <w:sz w:val="24"/>
          <w:szCs w:val="24"/>
        </w:rPr>
        <w:t>/Project</w:t>
      </w:r>
      <w:r w:rsidRPr="00A85F5B">
        <w:rPr>
          <w:rFonts w:ascii="Arial" w:hAnsi="Arial" w:cs="Arial"/>
          <w:i/>
          <w:sz w:val="24"/>
          <w:szCs w:val="24"/>
        </w:rPr>
        <w:t xml:space="preserve">.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5"/>
        <w:gridCol w:w="3005"/>
      </w:tblGrid>
      <w:tr w:rsidR="004D1632" w:rsidRPr="00A85F5B" w:rsidTr="004D1632">
        <w:tc>
          <w:tcPr>
            <w:tcW w:w="3006" w:type="dxa"/>
          </w:tcPr>
          <w:p w:rsidR="004D1632" w:rsidRPr="00A85F5B" w:rsidRDefault="00705F47" w:rsidP="00705F47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         Item Description</w:t>
            </w:r>
          </w:p>
        </w:tc>
        <w:tc>
          <w:tcPr>
            <w:tcW w:w="3005" w:type="dxa"/>
          </w:tcPr>
          <w:p w:rsidR="004D1632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                   Cost </w:t>
            </w:r>
          </w:p>
        </w:tc>
        <w:tc>
          <w:tcPr>
            <w:tcW w:w="3005" w:type="dxa"/>
          </w:tcPr>
          <w:p w:rsidR="004D1632" w:rsidRPr="00A85F5B" w:rsidRDefault="00705F47" w:rsidP="00705F47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                   Total</w:t>
            </w:r>
          </w:p>
        </w:tc>
      </w:tr>
      <w:tr w:rsidR="00705F47" w:rsidRPr="00A85F5B" w:rsidTr="004D1632">
        <w:tc>
          <w:tcPr>
            <w:tcW w:w="3006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1632" w:rsidRPr="00A85F5B" w:rsidTr="004D1632">
        <w:tc>
          <w:tcPr>
            <w:tcW w:w="3006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1632" w:rsidRPr="00A85F5B" w:rsidTr="004D1632">
        <w:tc>
          <w:tcPr>
            <w:tcW w:w="3006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5F47" w:rsidRPr="00A85F5B" w:rsidTr="004D1632">
        <w:tc>
          <w:tcPr>
            <w:tcW w:w="3006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705F47" w:rsidRPr="00A85F5B" w:rsidRDefault="00705F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1632" w:rsidRPr="00A85F5B" w:rsidTr="004D1632">
        <w:tc>
          <w:tcPr>
            <w:tcW w:w="3006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1632" w:rsidRPr="00A85F5B" w:rsidTr="004D1632">
        <w:tc>
          <w:tcPr>
            <w:tcW w:w="3006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4D1632" w:rsidRPr="00A85F5B" w:rsidRDefault="004D16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</w:tcPr>
          <w:p w:rsidR="00C06A2F" w:rsidRPr="00A85F5B" w:rsidRDefault="00C06A2F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r w:rsidR="00705F47" w:rsidRPr="00A85F5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06A2F" w:rsidRPr="00A85F5B" w:rsidRDefault="00C06A2F" w:rsidP="00C0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Cost £</w:t>
            </w:r>
            <w:r w:rsidR="00705F47" w:rsidRPr="00A85F5B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:rsidR="003B6753" w:rsidRPr="00A85F5B" w:rsidRDefault="003B6753">
      <w:pPr>
        <w:rPr>
          <w:rFonts w:ascii="Arial" w:hAnsi="Arial" w:cs="Arial"/>
          <w:sz w:val="24"/>
          <w:szCs w:val="24"/>
        </w:rPr>
      </w:pPr>
    </w:p>
    <w:p w:rsidR="00C91BCB" w:rsidRPr="00A85F5B" w:rsidRDefault="006916C7" w:rsidP="003B6753">
      <w:pPr>
        <w:widowControl w:val="0"/>
        <w:rPr>
          <w:rFonts w:ascii="Arial" w:hAnsi="Arial" w:cs="Arial"/>
          <w:sz w:val="24"/>
          <w:szCs w:val="24"/>
        </w:rPr>
      </w:pPr>
      <w:r w:rsidRPr="00A85F5B">
        <w:rPr>
          <w:rFonts w:ascii="Arial" w:hAnsi="Arial" w:cs="Arial"/>
          <w:sz w:val="24"/>
          <w:szCs w:val="24"/>
        </w:rPr>
        <w:t>Once completed…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16C7" w:rsidRPr="00A85F5B" w:rsidTr="006916C7">
        <w:tc>
          <w:tcPr>
            <w:tcW w:w="9016" w:type="dxa"/>
          </w:tcPr>
          <w:p w:rsidR="00236D36" w:rsidRPr="00A85F5B" w:rsidRDefault="006916C7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Please return your completed </w:t>
            </w:r>
            <w:r w:rsidR="00236D36" w:rsidRPr="00A85F5B">
              <w:rPr>
                <w:rFonts w:ascii="Arial" w:hAnsi="Arial" w:cs="Arial"/>
                <w:sz w:val="24"/>
                <w:szCs w:val="24"/>
              </w:rPr>
              <w:t>Activation Investment I</w:t>
            </w:r>
            <w:r w:rsidRPr="00A85F5B">
              <w:rPr>
                <w:rFonts w:ascii="Arial" w:hAnsi="Arial" w:cs="Arial"/>
                <w:sz w:val="24"/>
                <w:szCs w:val="24"/>
              </w:rPr>
              <w:t>deas form to</w:t>
            </w:r>
            <w:r w:rsidR="00236D36" w:rsidRPr="00A85F5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236D36" w:rsidRPr="00A85F5B" w:rsidRDefault="006916C7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Engagement and Development Worker</w:t>
            </w:r>
            <w:r w:rsidR="00236D36" w:rsidRPr="00A85F5B">
              <w:rPr>
                <w:rFonts w:ascii="Arial" w:hAnsi="Arial" w:cs="Arial"/>
                <w:sz w:val="24"/>
                <w:szCs w:val="24"/>
              </w:rPr>
              <w:t xml:space="preserve"> Active Ageing </w:t>
            </w:r>
          </w:p>
          <w:p w:rsidR="006916C7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Activation Age UK Bolton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The Square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53-55 Victoria Square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Bolton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BL1 1RZ.</w:t>
            </w:r>
          </w:p>
          <w:p w:rsidR="00236D36" w:rsidRPr="00A85F5B" w:rsidRDefault="00236D36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Default="00236D36" w:rsidP="003B6753">
            <w:pPr>
              <w:widowControl w:val="0"/>
              <w:rPr>
                <w:rStyle w:val="Hyperlink"/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Or </w:t>
            </w:r>
            <w:r w:rsidR="006916C7" w:rsidRPr="00A85F5B">
              <w:rPr>
                <w:rFonts w:ascii="Arial" w:hAnsi="Arial" w:cs="Arial"/>
                <w:sz w:val="24"/>
                <w:szCs w:val="24"/>
              </w:rPr>
              <w:t xml:space="preserve">E-mail 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it to: </w:t>
            </w:r>
            <w:hyperlink r:id="rId7" w:history="1">
              <w:r w:rsidR="006916C7" w:rsidRPr="00A85F5B">
                <w:rPr>
                  <w:rStyle w:val="Hyperlink"/>
                  <w:rFonts w:ascii="Arial" w:hAnsi="Arial" w:cs="Arial"/>
                  <w:sz w:val="24"/>
                  <w:szCs w:val="24"/>
                </w:rPr>
                <w:t>activation@ageukbolton.org.uk</w:t>
              </w:r>
            </w:hyperlink>
          </w:p>
          <w:p w:rsidR="00FA426C" w:rsidRPr="00A85F5B" w:rsidRDefault="00FA426C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6916C7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Application deadlines are as follows: </w:t>
            </w: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sz w:val="24"/>
                <w:szCs w:val="24"/>
              </w:rPr>
              <w:t>Tuesday 16</w:t>
            </w:r>
            <w:r w:rsidRPr="00A85F5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A85F5B">
              <w:rPr>
                <w:rFonts w:ascii="Arial" w:hAnsi="Arial" w:cs="Arial"/>
                <w:b/>
                <w:sz w:val="24"/>
                <w:szCs w:val="24"/>
              </w:rPr>
              <w:t xml:space="preserve"> July 2019 </w:t>
            </w: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sz w:val="24"/>
                <w:szCs w:val="24"/>
              </w:rPr>
              <w:t>Tuesday 13</w:t>
            </w:r>
            <w:r w:rsidRPr="00A85F5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A85F5B">
              <w:rPr>
                <w:rFonts w:ascii="Arial" w:hAnsi="Arial" w:cs="Arial"/>
                <w:b/>
                <w:sz w:val="24"/>
                <w:szCs w:val="24"/>
              </w:rPr>
              <w:t xml:space="preserve"> August 2019</w:t>
            </w: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  <w:r w:rsidRPr="00A85F5B">
              <w:rPr>
                <w:rFonts w:ascii="Arial" w:hAnsi="Arial" w:cs="Arial"/>
                <w:b/>
                <w:sz w:val="24"/>
                <w:szCs w:val="24"/>
              </w:rPr>
              <w:t>Tuesday 17</w:t>
            </w:r>
            <w:r w:rsidRPr="00A85F5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A85F5B">
              <w:rPr>
                <w:rFonts w:ascii="Arial" w:hAnsi="Arial" w:cs="Arial"/>
                <w:b/>
                <w:sz w:val="24"/>
                <w:szCs w:val="24"/>
              </w:rPr>
              <w:t xml:space="preserve"> September 2019</w:t>
            </w: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Please ensure your application reaches us by the </w:t>
            </w:r>
            <w:r w:rsidR="00236D36" w:rsidRPr="00A85F5B">
              <w:rPr>
                <w:rFonts w:ascii="Arial" w:hAnsi="Arial" w:cs="Arial"/>
                <w:sz w:val="24"/>
                <w:szCs w:val="24"/>
              </w:rPr>
              <w:t xml:space="preserve">closest 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deadline, in order to be considered for investment at the next panel meeting. </w:t>
            </w: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If you need any help </w:t>
            </w:r>
            <w:r w:rsidR="00236D36" w:rsidRPr="00A85F5B">
              <w:rPr>
                <w:rFonts w:ascii="Arial" w:hAnsi="Arial" w:cs="Arial"/>
                <w:sz w:val="24"/>
                <w:szCs w:val="24"/>
              </w:rPr>
              <w:t xml:space="preserve">completing </w:t>
            </w:r>
            <w:r w:rsidRPr="00A85F5B">
              <w:rPr>
                <w:rFonts w:ascii="Arial" w:hAnsi="Arial" w:cs="Arial"/>
                <w:sz w:val="24"/>
                <w:szCs w:val="24"/>
              </w:rPr>
              <w:t xml:space="preserve">your application please call 01204 382411 or e-mail </w:t>
            </w:r>
            <w:hyperlink r:id="rId8" w:history="1">
              <w:r w:rsidRPr="00A85F5B">
                <w:rPr>
                  <w:rStyle w:val="Hyperlink"/>
                  <w:rFonts w:ascii="Arial" w:hAnsi="Arial" w:cs="Arial"/>
                  <w:sz w:val="24"/>
                  <w:szCs w:val="24"/>
                </w:rPr>
                <w:t>activation@ageukbolton.org.uk</w:t>
              </w:r>
            </w:hyperlink>
          </w:p>
          <w:p w:rsidR="006916C7" w:rsidRPr="00A85F5B" w:rsidRDefault="006916C7" w:rsidP="006916C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36D36" w:rsidRPr="00A85F5B" w:rsidRDefault="00236D36" w:rsidP="003B6753">
      <w:pPr>
        <w:widowControl w:val="0"/>
        <w:rPr>
          <w:rFonts w:ascii="Arial" w:hAnsi="Arial" w:cs="Arial"/>
          <w:sz w:val="24"/>
          <w:szCs w:val="24"/>
        </w:rPr>
      </w:pPr>
    </w:p>
    <w:p w:rsidR="006916C7" w:rsidRPr="00A85F5B" w:rsidRDefault="006916C7" w:rsidP="003B6753">
      <w:pPr>
        <w:widowControl w:val="0"/>
        <w:rPr>
          <w:rFonts w:ascii="Arial" w:hAnsi="Arial" w:cs="Arial"/>
          <w:sz w:val="24"/>
          <w:szCs w:val="24"/>
        </w:rPr>
      </w:pPr>
      <w:r w:rsidRPr="00A85F5B">
        <w:rPr>
          <w:rFonts w:ascii="Arial" w:hAnsi="Arial" w:cs="Arial"/>
          <w:sz w:val="24"/>
          <w:szCs w:val="24"/>
        </w:rPr>
        <w:lastRenderedPageBreak/>
        <w:t>Next Steps…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16C7" w:rsidRPr="00A85F5B" w:rsidTr="006916C7">
        <w:tc>
          <w:tcPr>
            <w:tcW w:w="9016" w:type="dxa"/>
          </w:tcPr>
          <w:p w:rsidR="006916C7" w:rsidRPr="00A85F5B" w:rsidRDefault="006916C7" w:rsidP="003B675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6916C7" w:rsidP="006916C7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Once your completed form has been received, we will be in touch to acknowledge receipt. </w:t>
            </w:r>
          </w:p>
          <w:p w:rsidR="006916C7" w:rsidRPr="00A85F5B" w:rsidRDefault="006916C7" w:rsidP="006916C7">
            <w:pPr>
              <w:rPr>
                <w:rFonts w:ascii="Arial" w:hAnsi="Arial" w:cs="Arial"/>
                <w:sz w:val="24"/>
                <w:szCs w:val="24"/>
              </w:rPr>
            </w:pPr>
          </w:p>
          <w:p w:rsidR="006916C7" w:rsidRPr="00A85F5B" w:rsidRDefault="00236D36" w:rsidP="006916C7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 xml:space="preserve">The panel will then shortlist the applications and invite those shortlisted, o meet with them for further discussions. </w:t>
            </w:r>
          </w:p>
          <w:p w:rsidR="00B13057" w:rsidRPr="00A85F5B" w:rsidRDefault="00B13057" w:rsidP="006916C7">
            <w:pPr>
              <w:rPr>
                <w:rFonts w:ascii="Arial" w:hAnsi="Arial" w:cs="Arial"/>
                <w:sz w:val="24"/>
                <w:szCs w:val="24"/>
              </w:rPr>
            </w:pPr>
          </w:p>
          <w:p w:rsidR="006916C7" w:rsidRDefault="00B13057" w:rsidP="00236D36">
            <w:pPr>
              <w:rPr>
                <w:rFonts w:ascii="Arial" w:hAnsi="Arial" w:cs="Arial"/>
                <w:sz w:val="24"/>
                <w:szCs w:val="24"/>
              </w:rPr>
            </w:pPr>
            <w:r w:rsidRPr="00A85F5B">
              <w:rPr>
                <w:rFonts w:ascii="Arial" w:hAnsi="Arial" w:cs="Arial"/>
                <w:sz w:val="24"/>
                <w:szCs w:val="24"/>
              </w:rPr>
              <w:t>Good Luck!</w:t>
            </w:r>
          </w:p>
          <w:p w:rsidR="00A85F5B" w:rsidRPr="00A85F5B" w:rsidRDefault="00A85F5B" w:rsidP="00236D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916C7" w:rsidRPr="00A85F5B" w:rsidRDefault="006916C7" w:rsidP="003B6753">
      <w:pPr>
        <w:widowControl w:val="0"/>
        <w:rPr>
          <w:rFonts w:ascii="Arial" w:hAnsi="Arial" w:cs="Arial"/>
          <w:sz w:val="24"/>
          <w:szCs w:val="24"/>
        </w:rPr>
      </w:pPr>
    </w:p>
    <w:p w:rsidR="00D06678" w:rsidRPr="00A85F5B" w:rsidRDefault="00D06678" w:rsidP="00236D36">
      <w:pPr>
        <w:rPr>
          <w:rFonts w:ascii="Arial" w:hAnsi="Arial" w:cs="Arial"/>
          <w:sz w:val="24"/>
          <w:szCs w:val="24"/>
          <w:u w:val="single"/>
        </w:rPr>
      </w:pPr>
    </w:p>
    <w:sectPr w:rsidR="00D06678" w:rsidRPr="00A85F5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F5B" w:rsidRDefault="00A85F5B" w:rsidP="00A85F5B">
      <w:pPr>
        <w:spacing w:after="0" w:line="240" w:lineRule="auto"/>
      </w:pPr>
      <w:r>
        <w:separator/>
      </w:r>
    </w:p>
  </w:endnote>
  <w:endnote w:type="continuationSeparator" w:id="0">
    <w:p w:rsidR="00A85F5B" w:rsidRDefault="00A85F5B" w:rsidP="00A8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F5B" w:rsidRDefault="00A85F5B" w:rsidP="00A85F5B">
      <w:pPr>
        <w:spacing w:after="0" w:line="240" w:lineRule="auto"/>
      </w:pPr>
      <w:r>
        <w:separator/>
      </w:r>
    </w:p>
  </w:footnote>
  <w:footnote w:type="continuationSeparator" w:id="0">
    <w:p w:rsidR="00A85F5B" w:rsidRDefault="00A85F5B" w:rsidP="00A85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5B" w:rsidRDefault="00A85F5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-638175</wp:posOffset>
          </wp:positionH>
          <wp:positionV relativeFrom="paragraph">
            <wp:posOffset>-335915</wp:posOffset>
          </wp:positionV>
          <wp:extent cx="1836000" cy="973735"/>
          <wp:effectExtent l="0" t="0" r="0" b="0"/>
          <wp:wrapTight wrapText="bothSides">
            <wp:wrapPolygon edited="0">
              <wp:start x="6500" y="2536"/>
              <wp:lineTo x="2241" y="6763"/>
              <wp:lineTo x="1345" y="8031"/>
              <wp:lineTo x="1569" y="11413"/>
              <wp:lineTo x="7397" y="16908"/>
              <wp:lineTo x="8517" y="16908"/>
              <wp:lineTo x="8742" y="18599"/>
              <wp:lineTo x="10983" y="18599"/>
              <wp:lineTo x="11431" y="16908"/>
              <wp:lineTo x="19949" y="16063"/>
              <wp:lineTo x="19949" y="5072"/>
              <wp:lineTo x="8966" y="2536"/>
              <wp:lineTo x="6500" y="2536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ge UK Bolton Logo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000" cy="9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5F5B" w:rsidRDefault="00A85F5B">
    <w:pPr>
      <w:pStyle w:val="Header"/>
    </w:pPr>
  </w:p>
  <w:p w:rsidR="00A85F5B" w:rsidRDefault="00A85F5B">
    <w:pPr>
      <w:pStyle w:val="Header"/>
    </w:pPr>
  </w:p>
  <w:p w:rsidR="00A85F5B" w:rsidRDefault="00A85F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A0310"/>
    <w:multiLevelType w:val="multilevel"/>
    <w:tmpl w:val="3FFAD4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E12F1C"/>
    <w:multiLevelType w:val="multilevel"/>
    <w:tmpl w:val="064604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C95D47"/>
    <w:multiLevelType w:val="hybridMultilevel"/>
    <w:tmpl w:val="1C683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sTQwNbMwNTSyNDBT0lEKTi0uzszPAykwqQUAaE7J1CwAAAA="/>
  </w:docVars>
  <w:rsids>
    <w:rsidRoot w:val="003B6753"/>
    <w:rsid w:val="00064157"/>
    <w:rsid w:val="000B58A1"/>
    <w:rsid w:val="000D12E2"/>
    <w:rsid w:val="000F2050"/>
    <w:rsid w:val="001032AB"/>
    <w:rsid w:val="001361FC"/>
    <w:rsid w:val="00143C14"/>
    <w:rsid w:val="00175486"/>
    <w:rsid w:val="001C42BD"/>
    <w:rsid w:val="001F344C"/>
    <w:rsid w:val="002069AD"/>
    <w:rsid w:val="002102CC"/>
    <w:rsid w:val="00214BF6"/>
    <w:rsid w:val="0023666A"/>
    <w:rsid w:val="00236D36"/>
    <w:rsid w:val="00247821"/>
    <w:rsid w:val="002D49B6"/>
    <w:rsid w:val="003B6753"/>
    <w:rsid w:val="004D1632"/>
    <w:rsid w:val="004D7610"/>
    <w:rsid w:val="005E7305"/>
    <w:rsid w:val="00655E06"/>
    <w:rsid w:val="00687C46"/>
    <w:rsid w:val="006916C7"/>
    <w:rsid w:val="006B5A37"/>
    <w:rsid w:val="00705F47"/>
    <w:rsid w:val="007351C2"/>
    <w:rsid w:val="00750E81"/>
    <w:rsid w:val="007F1E89"/>
    <w:rsid w:val="008668DD"/>
    <w:rsid w:val="008F7F44"/>
    <w:rsid w:val="009E2095"/>
    <w:rsid w:val="009F0975"/>
    <w:rsid w:val="00A30B87"/>
    <w:rsid w:val="00A85F5B"/>
    <w:rsid w:val="00B13057"/>
    <w:rsid w:val="00B21D25"/>
    <w:rsid w:val="00BA2612"/>
    <w:rsid w:val="00C06A2F"/>
    <w:rsid w:val="00C2701E"/>
    <w:rsid w:val="00C91BCB"/>
    <w:rsid w:val="00CE09E9"/>
    <w:rsid w:val="00D06678"/>
    <w:rsid w:val="00EE143E"/>
    <w:rsid w:val="00F16492"/>
    <w:rsid w:val="00F20993"/>
    <w:rsid w:val="00F60D74"/>
    <w:rsid w:val="00F63A6A"/>
    <w:rsid w:val="00FA426C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34923F1-2A0F-4F15-A2E0-27DBF183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4D761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6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30B87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4D7610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4D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BC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34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F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F5B"/>
  </w:style>
  <w:style w:type="paragraph" w:styleId="Footer">
    <w:name w:val="footer"/>
    <w:basedOn w:val="Normal"/>
    <w:link w:val="FooterChar"/>
    <w:uiPriority w:val="99"/>
    <w:unhideWhenUsed/>
    <w:rsid w:val="00A85F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tivation@ageukbolton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tivation@ageukbolton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4A556353</Template>
  <TotalTime>1</TotalTime>
  <Pages>4</Pages>
  <Words>504</Words>
  <Characters>2878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Horton</dc:creator>
  <cp:keywords/>
  <dc:description/>
  <cp:lastModifiedBy>Stacey Johnson</cp:lastModifiedBy>
  <cp:revision>2</cp:revision>
  <cp:lastPrinted>2019-06-04T14:33:00Z</cp:lastPrinted>
  <dcterms:created xsi:type="dcterms:W3CDTF">2019-07-03T10:01:00Z</dcterms:created>
  <dcterms:modified xsi:type="dcterms:W3CDTF">2019-07-03T10:01:00Z</dcterms:modified>
</cp:coreProperties>
</file>